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6FBDC" w14:textId="49539A42" w:rsidR="006B2F86" w:rsidRDefault="009429D5" w:rsidP="00E71FC3">
      <w:pPr>
        <w:pStyle w:val="NoSpacing"/>
      </w:pPr>
      <w:r>
        <w:rPr>
          <w:u w:val="single"/>
        </w:rPr>
        <w:t>Katherine KNYGHT</w:t>
      </w:r>
      <w:r>
        <w:t xml:space="preserve">  </w:t>
      </w:r>
      <w:proofErr w:type="gramStart"/>
      <w:r>
        <w:t xml:space="preserve">   (</w:t>
      </w:r>
      <w:proofErr w:type="gramEnd"/>
      <w:r>
        <w:t>d.1433)</w:t>
      </w:r>
    </w:p>
    <w:p w14:paraId="2751B822" w14:textId="64BA3EB3" w:rsidR="009429D5" w:rsidRDefault="009429D5" w:rsidP="00E71FC3">
      <w:pPr>
        <w:pStyle w:val="NoSpacing"/>
      </w:pPr>
      <w:r>
        <w:t>of York.</w:t>
      </w:r>
    </w:p>
    <w:p w14:paraId="5804399C" w14:textId="35230BAF" w:rsidR="009429D5" w:rsidRDefault="009429D5" w:rsidP="00E71FC3">
      <w:pPr>
        <w:pStyle w:val="NoSpacing"/>
      </w:pPr>
    </w:p>
    <w:p w14:paraId="1C8415A3" w14:textId="123ED89F" w:rsidR="009429D5" w:rsidRDefault="009429D5" w:rsidP="00E71FC3">
      <w:pPr>
        <w:pStyle w:val="NoSpacing"/>
      </w:pPr>
    </w:p>
    <w:p w14:paraId="10090D67" w14:textId="5E6B77E0" w:rsidR="009429D5" w:rsidRDefault="009429D5" w:rsidP="00E71FC3">
      <w:pPr>
        <w:pStyle w:val="NoSpacing"/>
      </w:pPr>
      <w:r>
        <w:t xml:space="preserve">  9 Mar.1433</w:t>
      </w:r>
      <w:r>
        <w:tab/>
        <w:t>Administration of her lands and property was granted.  (W.Y.R. p.98)</w:t>
      </w:r>
    </w:p>
    <w:p w14:paraId="5BE2A2EA" w14:textId="2090E358" w:rsidR="009429D5" w:rsidRDefault="009429D5" w:rsidP="00E71FC3">
      <w:pPr>
        <w:pStyle w:val="NoSpacing"/>
      </w:pPr>
    </w:p>
    <w:p w14:paraId="716E75DE" w14:textId="35ACA9C1" w:rsidR="009429D5" w:rsidRDefault="009429D5" w:rsidP="00E71FC3">
      <w:pPr>
        <w:pStyle w:val="NoSpacing"/>
      </w:pPr>
    </w:p>
    <w:p w14:paraId="3BF91E5D" w14:textId="7534601F" w:rsidR="009429D5" w:rsidRPr="009429D5" w:rsidRDefault="009429D5" w:rsidP="00E71FC3">
      <w:pPr>
        <w:pStyle w:val="NoSpacing"/>
      </w:pPr>
      <w:r>
        <w:t>2 March 2019</w:t>
      </w:r>
      <w:bookmarkStart w:id="0" w:name="_GoBack"/>
      <w:bookmarkEnd w:id="0"/>
    </w:p>
    <w:sectPr w:rsidR="009429D5" w:rsidRPr="009429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4720A" w14:textId="77777777" w:rsidR="009429D5" w:rsidRDefault="009429D5" w:rsidP="00E71FC3">
      <w:pPr>
        <w:spacing w:after="0" w:line="240" w:lineRule="auto"/>
      </w:pPr>
      <w:r>
        <w:separator/>
      </w:r>
    </w:p>
  </w:endnote>
  <w:endnote w:type="continuationSeparator" w:id="0">
    <w:p w14:paraId="11B8123F" w14:textId="77777777" w:rsidR="009429D5" w:rsidRDefault="009429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E2D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8E20A" w14:textId="77777777" w:rsidR="009429D5" w:rsidRDefault="009429D5" w:rsidP="00E71FC3">
      <w:pPr>
        <w:spacing w:after="0" w:line="240" w:lineRule="auto"/>
      </w:pPr>
      <w:r>
        <w:separator/>
      </w:r>
    </w:p>
  </w:footnote>
  <w:footnote w:type="continuationSeparator" w:id="0">
    <w:p w14:paraId="129D9CD0" w14:textId="77777777" w:rsidR="009429D5" w:rsidRDefault="009429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9D5"/>
    <w:rsid w:val="001A7C09"/>
    <w:rsid w:val="00577BD5"/>
    <w:rsid w:val="00656CBA"/>
    <w:rsid w:val="006A1F77"/>
    <w:rsid w:val="00733BE7"/>
    <w:rsid w:val="009429D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15991"/>
  <w15:chartTrackingRefBased/>
  <w15:docId w15:val="{04DD1BA6-E2BC-4124-91E0-41188DFC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2019-03-02T20:03:00Z</dcterms:created>
  <dcterms:modified xsi:type="dcterms:W3CDTF">2019-03-02T20:05:00Z</dcterms:modified>
</cp:coreProperties>
</file>